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方正大标宋简体" w:hAnsi="方正大标宋简体" w:eastAsia="方正大标宋简体" w:cs="方正大标宋简体"/>
          <w:sz w:val="36"/>
          <w:szCs w:val="36"/>
          <w:lang w:val="en-US"/>
        </w:rPr>
      </w:pPr>
      <w:r>
        <w:rPr>
          <w:rFonts w:hint="eastAsia" w:ascii="方正大标宋简体" w:hAnsi="方正大标宋简体" w:eastAsia="方正大标宋简体" w:cs="方正大标宋简体"/>
          <w:kern w:val="2"/>
          <w:sz w:val="36"/>
          <w:szCs w:val="36"/>
          <w:lang w:val="en-US" w:eastAsia="zh-CN" w:bidi="ar"/>
        </w:rPr>
        <w:t>六、行政</w:t>
      </w:r>
      <w:bookmarkStart w:id="0" w:name="_GoBack"/>
      <w:bookmarkEnd w:id="0"/>
      <w:r>
        <w:rPr>
          <w:rFonts w:hint="eastAsia" w:ascii="方正大标宋简体" w:hAnsi="方正大标宋简体" w:eastAsia="方正大标宋简体" w:cs="方正大标宋简体"/>
          <w:kern w:val="2"/>
          <w:sz w:val="36"/>
          <w:szCs w:val="36"/>
          <w:lang w:val="en-US" w:eastAsia="zh-CN" w:bidi="ar"/>
        </w:rPr>
        <w:t>确认流程图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方正黑体简体" w:hAnsi="方正黑体简体" w:eastAsia="方正黑体简体" w:cs="方正黑体简体"/>
          <w:kern w:val="2"/>
          <w:sz w:val="32"/>
          <w:szCs w:val="32"/>
          <w:lang w:val="en-US" w:eastAsia="zh-CN" w:bidi="ar"/>
        </w:rPr>
      </w:pPr>
      <w:r>
        <w:rPr>
          <w:rFonts w:hint="eastAsia" w:ascii="方正黑体简体" w:hAnsi="方正黑体简体" w:eastAsia="方正黑体简体" w:cs="方正黑体简体"/>
          <w:kern w:val="2"/>
          <w:sz w:val="32"/>
          <w:szCs w:val="32"/>
          <w:lang w:val="en-US" w:eastAsia="zh-CN" w:bidi="ar"/>
        </w:rPr>
        <w:t>（三）</w:t>
      </w:r>
      <w:r>
        <w:rPr>
          <w:rFonts w:hint="eastAsia" w:ascii="方正黑体简体" w:hAnsi="方正黑体简体" w:eastAsia="方正黑体简体" w:cs="方正黑体简体"/>
          <w:kern w:val="2"/>
          <w:sz w:val="32"/>
          <w:szCs w:val="32"/>
          <w:lang w:val="en-US" w:eastAsia="zh-CN" w:bidi="ar"/>
        </w:rPr>
        <w:t>土地确权流程图</w:t>
      </w:r>
    </w:p>
    <w:p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</w:p>
    <w:p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3162300</wp:posOffset>
                </wp:positionH>
                <wp:positionV relativeFrom="paragraph">
                  <wp:posOffset>260985</wp:posOffset>
                </wp:positionV>
                <wp:extent cx="1733550" cy="866775"/>
                <wp:effectExtent l="5080" t="5080" r="13970" b="4445"/>
                <wp:wrapNone/>
                <wp:docPr id="4" name="Quad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华文仿宋" w:hAnsi="华文仿宋" w:eastAsia="华文仿宋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30"/>
                                <w:szCs w:val="30"/>
                              </w:rPr>
                              <w:t>集体土地用地单位向县政府递交土地确权申请</w:t>
                            </w:r>
                          </w:p>
                          <w:p>
                            <w:pPr/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" o:spid="_x0000_s1026" o:spt="202" type="#_x0000_t202" style="position:absolute;left:0pt;margin-left:249pt;margin-top:20.55pt;height:68.25pt;width:136.5pt;z-index:251649024;mso-width-relative:page;mso-height-relative:page;" fillcolor="#FFFFFF" filled="t" stroked="t" coordsize="21600,21600" o:gfxdata="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1bsf92AAA&#10;AAoBAAAPAAAAAAAAAAEAIAAAACIAAABkcnMvZG93bnJldi54bWxQSwECFAAUAAAACACHTuJAkEsK&#10;UeUBAADp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ascii="华文仿宋" w:hAnsi="华文仿宋" w:eastAsia="华文仿宋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30"/>
                          <w:szCs w:val="30"/>
                        </w:rPr>
                        <w:t>集体土地用地单位向县政府递交土地确权申请</w:t>
                      </w:r>
                    </w:p>
                    <w:p>
                      <w:pPr/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581660</wp:posOffset>
                </wp:positionH>
                <wp:positionV relativeFrom="paragraph">
                  <wp:posOffset>260985</wp:posOffset>
                </wp:positionV>
                <wp:extent cx="1751965" cy="866775"/>
                <wp:effectExtent l="5080" t="4445" r="14605" b="5080"/>
                <wp:wrapNone/>
                <wp:docPr id="2" name="Quad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196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华文仿宋" w:hAnsi="华文仿宋" w:eastAsia="华文仿宋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30"/>
                                <w:szCs w:val="30"/>
                              </w:rPr>
                              <w:t>国有土地用地单位向县政府递交土地确权申请</w:t>
                            </w:r>
                          </w:p>
                          <w:p>
                            <w:pPr>
                              <w:spacing w:line="400" w:lineRule="exact"/>
                              <w:ind w:left="210" w:leftChars="100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3" o:spid="_x0000_s1026" o:spt="202" type="#_x0000_t202" style="position:absolute;left:0pt;margin-left:45.8pt;margin-top:20.55pt;height:68.25pt;width:137.95pt;z-index:251646976;mso-width-relative:page;mso-height-relative:page;" fillcolor="#FFFFFF" filled="t" stroked="t" coordsize="21600,21600" o:gfxdata="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IK+auLYAAAA&#10;CQEAAA8AAAAAAAAAAQAgAAAAIgAAAGRycy9kb3ducmV2LnhtbFBLAQIUABQAAAAIAIdO4kBKAUwD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ascii="华文仿宋" w:hAnsi="华文仿宋" w:eastAsia="华文仿宋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30"/>
                          <w:szCs w:val="30"/>
                        </w:rPr>
                        <w:t>国有土地用地单位向县政府递交土地确权申请</w:t>
                      </w:r>
                    </w:p>
                    <w:p>
                      <w:pPr>
                        <w:spacing w:line="400" w:lineRule="exact"/>
                        <w:ind w:left="210" w:leftChars="100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581660</wp:posOffset>
                </wp:positionH>
                <wp:positionV relativeFrom="paragraph">
                  <wp:posOffset>335280</wp:posOffset>
                </wp:positionV>
                <wp:extent cx="1142365" cy="613410"/>
                <wp:effectExtent l="0" t="4445" r="635" b="48895"/>
                <wp:wrapNone/>
                <wp:docPr id="10" name="Elb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2365" cy="613410"/>
                        </a:xfrm>
                        <a:prstGeom prst="bentConnector3">
                          <a:avLst>
                            <a:gd name="adj1" fmla="val 49972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Elbow Connector 4" o:spid="_x0000_s1026" o:spt="34" type="#_x0000_t34" style="position:absolute;left:0pt;margin-left:45.8pt;margin-top:26.4pt;height:48.3pt;width:89.95pt;z-index:251655168;mso-width-relative:page;mso-height-relative:page;" filled="f" stroked="t" coordsize="21600,21600" o:gfxdata="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vh+evtsAAAAJAQAADwAAAAAAAAABACAAAAAiAAAAZHJzL2Rvd25yZXYueG1sUEsBAhQAFAAAAAgA&#10;h07iQHVlot3pAQAA1QMAAA4AAAAAAAAAAQAgAAAAKgEAAGRycy9lMm9Eb2MueG1sUEsFBgAAAAAG&#10;AAYAWQEAAIUFAAAAAA==&#10;" adj="10794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335280</wp:posOffset>
                </wp:positionV>
                <wp:extent cx="1276350" cy="613410"/>
                <wp:effectExtent l="0" t="4445" r="0" b="48895"/>
                <wp:wrapNone/>
                <wp:docPr id="11" name="Elb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10800000" flipV="1">
                          <a:off x="0" y="0"/>
                          <a:ext cx="1276350" cy="61341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Elbow Connector 5" o:spid="_x0000_s1026" o:spt="34" type="#_x0000_t34" style="position:absolute;left:0pt;flip:y;margin-left:285pt;margin-top:26.4pt;height:48.3pt;width:100.5pt;rotation:11796480f;z-index:251656192;mso-width-relative:page;mso-height-relative:page;" filled="f" stroked="t" coordsize="21600,21600" o:gfxdata="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L2VKu1wAAAAoBAAAPAAAAAAAAAAEAIAAAACIAAABkcnMvZG93bnJldi54&#10;bWxQSwECFAAUAAAACACHTuJAChrPsfsBAADvAwAADgAAAAAAAAABACAAAAAmAQAAZHJzL2Uyb0Rv&#10;Yy54bWxQSwUGAAAAAAYABgBZAQAAkwUAAAAA&#10;" adj="10800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1724025</wp:posOffset>
                </wp:positionH>
                <wp:positionV relativeFrom="paragraph">
                  <wp:posOffset>243840</wp:posOffset>
                </wp:positionV>
                <wp:extent cx="1910715" cy="609600"/>
                <wp:effectExtent l="4445" t="4445" r="8890" b="14605"/>
                <wp:wrapNone/>
                <wp:docPr id="3" name="Quad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071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华文仿宋" w:hAnsi="华文仿宋" w:eastAsia="华文仿宋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30"/>
                                <w:szCs w:val="30"/>
                              </w:rPr>
                              <w:t>政府签批国土资源局调查处理</w:t>
                            </w:r>
                          </w:p>
                          <w:p>
                            <w:pPr/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6" o:spid="_x0000_s1026" o:spt="202" type="#_x0000_t202" style="position:absolute;left:0pt;margin-left:135.75pt;margin-top:19.2pt;height:48pt;width:150.45pt;z-index:251648000;mso-width-relative:page;mso-height-relative:page;" fillcolor="#FFFFFF" filled="t" stroked="t" coordsize="21600,21600" o:gfxdata="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7VZMfZ&#10;AAAACgEAAA8AAAAAAAAAAQAgAAAAIgAAAGRycy9kb3ducmV2LnhtbFBLAQIUABQAAAAIAIdO4kDx&#10;J11m5gEAAOkDAAAOAAAAAAAAAAEAIAAAACg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ascii="华文仿宋" w:hAnsi="华文仿宋" w:eastAsia="华文仿宋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30"/>
                          <w:szCs w:val="30"/>
                        </w:rPr>
                        <w:t>政府签批国土资源局调查处理</w:t>
                      </w:r>
                    </w:p>
                    <w:p>
                      <w:pPr/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60960</wp:posOffset>
                </wp:positionV>
                <wp:extent cx="635" cy="381000"/>
                <wp:effectExtent l="37465" t="0" r="38100" b="0"/>
                <wp:wrapNone/>
                <wp:docPr id="12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Connector 7" o:spid="_x0000_s1026" o:spt="32" type="#_x0000_t32" style="position:absolute;left:0pt;margin-left:207pt;margin-top:4.8pt;height:30pt;width:0.05pt;z-index:251657216;mso-width-relative:page;mso-height-relative:page;" filled="f" stroked="t" coordsize="21600,21600" o:gfxdata="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K/xmeDXAAAACAEAAA8AAAAAAAAAAQAgAAAAIgAAAGRy&#10;cy9kb3ducmV2LnhtbFBLAQIUABQAAAAIAIdO4kCpHCy0zQEAAKEDAAAOAAAAAAAAAAEAIAAAACYB&#10;AABkcnMvZTJvRG9jLnhtbFBLBQYAAAAABgAGAFkBAABl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4962525</wp:posOffset>
                </wp:positionH>
                <wp:positionV relativeFrom="paragraph">
                  <wp:posOffset>344805</wp:posOffset>
                </wp:positionV>
                <wp:extent cx="635" cy="666750"/>
                <wp:effectExtent l="37465" t="0" r="38100" b="0"/>
                <wp:wrapNone/>
                <wp:docPr id="25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667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Connector 8" o:spid="_x0000_s1026" o:spt="32" type="#_x0000_t32" style="position:absolute;left:0pt;margin-left:390.75pt;margin-top:27.15pt;height:52.5pt;width:0.05pt;z-index:251669504;mso-width-relative:page;mso-height-relative:page;" filled="f" stroked="t" coordsize="21600,21600" o:gfxdata="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D0P+fnaAAAACgEAAA8AAAAAAAAAAQAgAAAAIgAA&#10;AGRycy9kb3ducmV2LnhtbFBLAQIUABQAAAAIAIdO4kBzxFlGzQEAAKEDAAAOAAAAAAAAAAEAIAAA&#10;ACkBAABkcnMvZTJvRG9jLnhtbFBLBQYAAAAABgAGAFkBAABo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4619625</wp:posOffset>
                </wp:positionH>
                <wp:positionV relativeFrom="paragraph">
                  <wp:posOffset>335280</wp:posOffset>
                </wp:positionV>
                <wp:extent cx="342900" cy="9525"/>
                <wp:effectExtent l="0" t="0" r="0" b="0"/>
                <wp:wrapNone/>
                <wp:docPr id="24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Connector 9" o:spid="_x0000_s1026" o:spt="32" type="#_x0000_t32" style="position:absolute;left:0pt;margin-left:363.75pt;margin-top:26.4pt;height:0.75pt;width:27pt;z-index:251668480;mso-width-relative:page;mso-height-relative:page;" filled="f" stroked="t" coordsize="21600,21600" o:gfxdata="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p23EzXAAAACQEAAA8AAAAAAAAAAQAgAAAAIgAAAGRycy9kb3ducmV2&#10;LnhtbFBLAQIUABQAAAAIAIdO4kBRFFXgxAEAAJ4DAAAOAAAAAAAAAAEAIAAAACYBAABkcnMvZTJv&#10;RG9jLnhtbFBLBQYAAAAABgAGAFkBAABc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790575</wp:posOffset>
                </wp:positionH>
                <wp:positionV relativeFrom="paragraph">
                  <wp:posOffset>45720</wp:posOffset>
                </wp:positionV>
                <wp:extent cx="3829050" cy="619125"/>
                <wp:effectExtent l="4445" t="4445" r="14605" b="5080"/>
                <wp:wrapNone/>
                <wp:docPr id="1" name="Quad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905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华文仿宋" w:hAnsi="华文仿宋" w:eastAsia="华文仿宋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30"/>
                                <w:szCs w:val="30"/>
                              </w:rPr>
                              <w:t>用地单位提交用地来源证明材料（购地证明、建筑物建房证明、购地村庄无异议证明等）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华文仿宋" w:hAnsi="华文仿宋" w:eastAsia="华文仿宋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0" o:spid="_x0000_s1026" o:spt="202" type="#_x0000_t202" style="position:absolute;left:0pt;margin-left:62.25pt;margin-top:3.6pt;height:48.75pt;width:301.5pt;z-index:251645952;mso-width-relative:page;mso-height-relative:page;" fillcolor="#FFFFFF" filled="t" stroked="t" coordsize="21600,21600" o:gfxdata="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KlesXbXAAAACQEA&#10;AA8AAAAAAAAAAQAgAAAAIgAAAGRycy9kb3ducmV2LnhtbFBLAQIUABQAAAAIAIdO4kD+DnRu4gEA&#10;AOoDAAAOAAAAAAAAAAEAIAAAACY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ascii="华文仿宋" w:hAnsi="华文仿宋" w:eastAsia="华文仿宋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30"/>
                          <w:szCs w:val="30"/>
                        </w:rPr>
                        <w:t>用地单位提交用地来源证明材料（购地证明、建筑物建房证明、购地村庄无异议证明等）</w:t>
                      </w:r>
                    </w:p>
                    <w:p>
                      <w:pPr>
                        <w:jc w:val="center"/>
                        <w:rPr>
                          <w:rFonts w:ascii="华文仿宋" w:hAnsi="华文仿宋" w:eastAsia="华文仿宋"/>
                          <w:sz w:val="30"/>
                          <w:szCs w:val="30"/>
                        </w:rPr>
                      </w:pP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268605</wp:posOffset>
                </wp:positionV>
                <wp:extent cx="635" cy="466725"/>
                <wp:effectExtent l="37465" t="0" r="38100" b="9525"/>
                <wp:wrapNone/>
                <wp:docPr id="13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Connector 11" o:spid="_x0000_s1026" o:spt="32" type="#_x0000_t32" style="position:absolute;left:0pt;margin-left:207pt;margin-top:21.15pt;height:36.75pt;width:0.05pt;z-index:251658240;mso-width-relative:page;mso-height-relative:page;" filled="f" stroked="t" coordsize="21600,21600" o:gfxdata="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cDOEqdoAAAAKAQAADwAAAAAAAAABACAAAAAiAAAA&#10;ZHJzL2Rvd25yZXYueG1sUEsBAhQAFAAAAAgAh07iQHQXMFfMAQAAogMAAA4AAAAAAAAAAQAgAAAA&#10;KQEAAGRycy9lMm9Eb2MueG1sUEsFBgAAAAAGAAYAWQEAAGc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1931670</wp:posOffset>
                </wp:positionH>
                <wp:positionV relativeFrom="paragraph">
                  <wp:posOffset>340360</wp:posOffset>
                </wp:positionV>
                <wp:extent cx="1590040" cy="619125"/>
                <wp:effectExtent l="4445" t="4445" r="5715" b="5080"/>
                <wp:wrapNone/>
                <wp:docPr id="5" name="Quad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04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华文仿宋" w:hAnsi="华文仿宋" w:eastAsia="华文仿宋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21"/>
                                <w:szCs w:val="21"/>
                              </w:rPr>
                              <w:t>国土局地籍股审核资料并开展</w:t>
                            </w:r>
                            <w:r>
                              <w:rPr>
                                <w:rFonts w:hint="eastAsia" w:ascii="华文仿宋" w:hAnsi="华文仿宋" w:eastAsia="华文仿宋"/>
                                <w:sz w:val="21"/>
                                <w:szCs w:val="21"/>
                                <w:lang w:eastAsia="zh-CN"/>
                              </w:rPr>
                              <w:t>地</w:t>
                            </w:r>
                            <w:r>
                              <w:rPr>
                                <w:rFonts w:hint="eastAsia" w:ascii="华文仿宋" w:hAnsi="华文仿宋" w:eastAsia="华文仿宋"/>
                                <w:sz w:val="21"/>
                                <w:szCs w:val="21"/>
                              </w:rPr>
                              <w:t>籍调查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3" o:spid="_x0000_s1026" o:spt="202" type="#_x0000_t202" style="position:absolute;left:0pt;margin-left:152.1pt;margin-top:26.8pt;height:48.75pt;width:125.2pt;z-index:251650048;mso-width-relative:page;mso-height-relative:page;" fillcolor="#FFFFFF" filled="t" stroked="t" coordsize="21600,21600" o:gfxdata="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lw/O3ZAAAA&#10;CgEAAA8AAAAAAAAAAQAgAAAAIgAAAGRycy9kb3ducmV2LnhtbFBLAQIUABQAAAAIAIdO4kB4Yzkq&#10;4wEAAOoDAAAOAAAAAAAAAAEAIAAAACg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ascii="华文仿宋" w:hAnsi="华文仿宋" w:eastAsia="华文仿宋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21"/>
                          <w:szCs w:val="21"/>
                        </w:rPr>
                        <w:t>国土局地籍股审核资料并开展</w:t>
                      </w:r>
                      <w:r>
                        <w:rPr>
                          <w:rFonts w:hint="eastAsia" w:ascii="华文仿宋" w:hAnsi="华文仿宋" w:eastAsia="华文仿宋"/>
                          <w:sz w:val="21"/>
                          <w:szCs w:val="21"/>
                          <w:lang w:eastAsia="zh-CN"/>
                        </w:rPr>
                        <w:t>地</w:t>
                      </w:r>
                      <w:r>
                        <w:rPr>
                          <w:rFonts w:hint="eastAsia" w:ascii="华文仿宋" w:hAnsi="华文仿宋" w:eastAsia="华文仿宋"/>
                          <w:sz w:val="21"/>
                          <w:szCs w:val="21"/>
                        </w:rPr>
                        <w:t>籍调查</w:t>
                      </w: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4321175</wp:posOffset>
                </wp:positionH>
                <wp:positionV relativeFrom="paragraph">
                  <wp:posOffset>219075</wp:posOffset>
                </wp:positionV>
                <wp:extent cx="1336675" cy="819150"/>
                <wp:effectExtent l="4445" t="4445" r="11430" b="14605"/>
                <wp:wrapNone/>
                <wp:docPr id="23" name="Quad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667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华文仿宋" w:hAnsi="华文仿宋" w:eastAsia="华文仿宋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30"/>
                                <w:szCs w:val="30"/>
                              </w:rPr>
                              <w:t>不符合确权的将调查结果上报政府退件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2" o:spid="_x0000_s1026" o:spt="202" type="#_x0000_t202" style="position:absolute;left:0pt;margin-left:340.25pt;margin-top:17.25pt;height:64.5pt;width:105.25pt;z-index:251667456;mso-width-relative:page;mso-height-relative:page;" fillcolor="#FFFFFF" filled="t" stroked="t" coordsize="21600,21600" o:gfxdata="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petW&#10;8dkAAAAKAQAADwAAAAAAAAABACAAAAAiAAAAZHJzL2Rvd25yZXYueG1sUEsBAhQAFAAAAAgAh07i&#10;QOxIfqLoAQAA6wMAAA4AAAAAAAAAAQAgAAAAKA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华文仿宋" w:hAnsi="华文仿宋" w:eastAsia="华文仿宋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30"/>
                          <w:szCs w:val="30"/>
                        </w:rPr>
                        <w:t>不符合确权的将调查结果上报政府退件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4019550</wp:posOffset>
                </wp:positionH>
                <wp:positionV relativeFrom="paragraph">
                  <wp:posOffset>241935</wp:posOffset>
                </wp:positionV>
                <wp:extent cx="635" cy="815340"/>
                <wp:effectExtent l="37465" t="0" r="38100" b="3810"/>
                <wp:wrapNone/>
                <wp:docPr id="17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8153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Connector 14" o:spid="_x0000_s1026" o:spt="32" type="#_x0000_t32" style="position:absolute;left:0pt;margin-left:316.5pt;margin-top:19.05pt;height:64.2pt;width:0.05pt;z-index:251661312;mso-width-relative:page;mso-height-relative:page;" filled="f" stroked="t" coordsize="21600,21600" o:gfxdata="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qZktd2QAAAAoBAAAPAAAAAAAAAAEAIAAAACIA&#10;AABkcnMvZG93bnJldi54bWxQSwECFAAUAAAACACHTuJArh9gG88BAACiAwAADgAAAAAAAAABACAA&#10;AAAoAQAAZHJzL2Uyb0RvYy54bWxQSwUGAAAAAAYABgBZAQAAa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241935</wp:posOffset>
                </wp:positionV>
                <wp:extent cx="635" cy="815340"/>
                <wp:effectExtent l="37465" t="0" r="38100" b="3810"/>
                <wp:wrapNone/>
                <wp:docPr id="16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8153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Connector 15" o:spid="_x0000_s1026" o:spt="32" type="#_x0000_t32" style="position:absolute;left:0pt;margin-left:113.25pt;margin-top:19.05pt;height:64.2pt;width:0.05pt;z-index:251660288;mso-width-relative:page;mso-height-relative:page;" filled="f" stroked="t" coordsize="21600,21600" o:gfxdata="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tKap7tgAAAAKAQAADwAAAAAAAAABACAAAAAiAAAA&#10;ZHJzL2Rvd25yZXYueG1sUEsBAhQAFAAAAAgAh07iQPL+b9nOAQAAogMAAA4AAAAAAAAAAQAgAAAA&#10;JwEAAGRycy9lMm9Eb2MueG1sUEsFBgAAAAAGAAYAWQEAAGc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3505835</wp:posOffset>
                </wp:positionH>
                <wp:positionV relativeFrom="paragraph">
                  <wp:posOffset>241935</wp:posOffset>
                </wp:positionV>
                <wp:extent cx="513715" cy="635"/>
                <wp:effectExtent l="0" t="0" r="0" b="0"/>
                <wp:wrapNone/>
                <wp:docPr id="15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371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Connector 16" o:spid="_x0000_s1026" o:spt="32" type="#_x0000_t32" style="position:absolute;left:0pt;margin-left:276.05pt;margin-top:19.05pt;height:0.05pt;width:40.45pt;z-index:251659264;mso-width-relative:page;mso-height-relative:page;" filled="f" stroked="t" coordsize="21600,21600" o:gfxdata="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BlkSY9gAAAAJAQAADwAAAAAAAAABACAAAAAiAAAAZHJzL2Rvd25y&#10;ZXYueG1sUEsBAhQAFAAAAAgAh07iQIWqKYDFAQAAngMAAA4AAAAAAAAAAQAgAAAAJwEAAGRycy9l&#10;Mm9Eb2MueG1sUEsFBgAAAAAGAAYAWQEAAF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241935</wp:posOffset>
                </wp:positionV>
                <wp:extent cx="493395" cy="635"/>
                <wp:effectExtent l="0" t="0" r="0" b="0"/>
                <wp:wrapNone/>
                <wp:docPr id="14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339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Connector 17" o:spid="_x0000_s1026" o:spt="32" type="#_x0000_t32" style="position:absolute;left:0pt;flip:x;margin-left:113.25pt;margin-top:19.05pt;height:0.05pt;width:38.85pt;z-index:251658240;mso-width-relative:page;mso-height-relative:page;" filled="f" stroked="t" coordsize="21600,21600" o:gfxdata="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TGmRN9cAAAAJAQAADwAAAAAAAAABACAAAAAiAAAAZHJz&#10;L2Rvd25yZXYueG1sUEsBAhQAFAAAAAgAh07iQIlHDWPMAQAAqAMAAA4AAAAAAAAAAQAgAAAAJg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272415</wp:posOffset>
                </wp:positionV>
                <wp:extent cx="2266950" cy="652780"/>
                <wp:effectExtent l="4445" t="4445" r="14605" b="9525"/>
                <wp:wrapNone/>
                <wp:docPr id="7" name="Quad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652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rPr>
                                <w:rFonts w:ascii="华文仿宋" w:hAnsi="华文仿宋" w:eastAsia="华文仿宋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30"/>
                                <w:szCs w:val="30"/>
                              </w:rPr>
                              <w:t>集体土地拟定调查报告、组织会审、上报县政府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8" o:spid="_x0000_s1026" o:spt="202" type="#_x0000_t202" style="position:absolute;left:0pt;margin-left:228pt;margin-top:21.45pt;height:51.4pt;width:178.5pt;z-index:251652096;mso-width-relative:page;mso-height-relative:page;" fillcolor="#FFFFFF" filled="t" stroked="t" coordsize="21600,21600" o:gfxdata="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kmCr&#10;CtoAAAAKAQAADwAAAAAAAAABACAAAAAiAAAAZHJzL2Rvd25yZXYueG1sUEsBAhQAFAAAAAgAh07i&#10;QCcVbtHnAQAA6gMAAA4AAAAAAAAAAQAgAAAAKQ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rPr>
                          <w:rFonts w:ascii="华文仿宋" w:hAnsi="华文仿宋" w:eastAsia="华文仿宋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30"/>
                          <w:szCs w:val="30"/>
                        </w:rPr>
                        <w:t>集体土地拟定调查报告、组织会审、上报县政府</w:t>
                      </w: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264795</wp:posOffset>
                </wp:positionV>
                <wp:extent cx="2438400" cy="678815"/>
                <wp:effectExtent l="4445" t="5080" r="14605" b="20955"/>
                <wp:wrapNone/>
                <wp:docPr id="6" name="Quad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678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华文仿宋" w:hAnsi="华文仿宋" w:eastAsia="华文仿宋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30"/>
                                <w:szCs w:val="30"/>
                              </w:rPr>
                              <w:t>国有土地拟定调查报告、组织会审、上报国土资源局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9" o:spid="_x0000_s1026" o:spt="202" type="#_x0000_t202" style="position:absolute;left:0pt;margin-left:19.5pt;margin-top:20.85pt;height:53.45pt;width:192pt;z-index:251651072;mso-width-relative:page;mso-height-relative:page;" fillcolor="#FFFFFF" filled="t" stroked="t" coordsize="21600,21600" o:gfxdata="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fyPxwNgA&#10;AAAJAQAADwAAAAAAAAABACAAAAAiAAAAZHJzL2Rvd25yZXYueG1sUEsBAhQAFAAAAAgAh07iQEJ3&#10;dK3mAQAA6gMAAA4AAAAAAAAAAQAgAAAAJw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ascii="华文仿宋" w:hAnsi="华文仿宋" w:eastAsia="华文仿宋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30"/>
                          <w:szCs w:val="30"/>
                        </w:rPr>
                        <w:t>国有土地拟定调查报告、组织会审、上报国土资源局</w:t>
                      </w: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4019550</wp:posOffset>
                </wp:positionH>
                <wp:positionV relativeFrom="paragraph">
                  <wp:posOffset>151130</wp:posOffset>
                </wp:positionV>
                <wp:extent cx="635" cy="1801495"/>
                <wp:effectExtent l="4445" t="0" r="13970" b="8255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149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Connector 20" o:spid="_x0000_s1026" o:spt="32" type="#_x0000_t32" style="position:absolute;left:0pt;margin-left:316.5pt;margin-top:11.9pt;height:141.85pt;width:0.05pt;z-index:251664384;mso-width-relative:page;mso-height-relative:page;" filled="f" stroked="t" coordsize="21600,21600" o:gfxdata="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9HKQe2AAAAAoBAAAPAAAAAAAAAAEAIAAAACIAAABkcnMvZG93bnJl&#10;di54bWxQSwECFAAUAAAACACHTuJA3t0sicQBAACfAwAADgAAAAAAAAABACAAAAAnAQAAZHJzL2Uy&#10;b0RvYy54bWxQSwUGAAAAAAYABgBZAQAAX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151130</wp:posOffset>
                </wp:positionV>
                <wp:extent cx="635" cy="454660"/>
                <wp:effectExtent l="37465" t="0" r="38100" b="2540"/>
                <wp:wrapNone/>
                <wp:docPr id="18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466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Connector 21" o:spid="_x0000_s1026" o:spt="32" type="#_x0000_t32" style="position:absolute;left:0pt;margin-left:113.25pt;margin-top:11.9pt;height:35.8pt;width:0.05pt;z-index:251662336;mso-width-relative:page;mso-height-relative:page;" filled="f" stroked="t" coordsize="21600,21600" o:gfxdata="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DhE+LvZAAAACQEAAA8AAAAAAAAAAQAgAAAAIgAA&#10;AGRycy9kb3ducmV2LnhtbFBLAQIUABQAAAAIAIdO4kAe/ttLzgEAAKIDAAAOAAAAAAAAAAEAIAAA&#10;ACgBAABkcnMvZTJvRG9jLnhtbFBLBQYAAAAABgAGAFkBAABo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209550</wp:posOffset>
                </wp:positionV>
                <wp:extent cx="1828800" cy="657225"/>
                <wp:effectExtent l="4445" t="4445" r="14605" b="5080"/>
                <wp:wrapNone/>
                <wp:docPr id="8" name="Quad Arrow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华文仿宋" w:hAnsi="华文仿宋" w:eastAsia="华文仿宋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30"/>
                                <w:szCs w:val="30"/>
                              </w:rPr>
                              <w:t>地籍股</w:t>
                            </w: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华文仿宋" w:hAnsi="华文仿宋" w:eastAsia="华文仿宋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30"/>
                                <w:szCs w:val="30"/>
                              </w:rPr>
                              <w:t>上报县政府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2" o:spid="_x0000_s1026" o:spt="202" type="#_x0000_t202" style="position:absolute;left:0pt;margin-left:45pt;margin-top:16.5pt;height:51.75pt;width:144pt;z-index:251653120;mso-width-relative:page;mso-height-relative:page;" fillcolor="#FFFFFF" filled="t" stroked="t" coordsize="21600,21600" o:gfxdata="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VmRsj2AAAAAkB&#10;AAAPAAAAAAAAAAEAIAAAACIAAABkcnMvZG93bnJldi54bWxQSwECFAAUAAAACACHTuJAc3JPGOIB&#10;AADq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ascii="华文仿宋" w:hAnsi="华文仿宋" w:eastAsia="华文仿宋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30"/>
                          <w:szCs w:val="30"/>
                        </w:rPr>
                        <w:t>地籍股</w:t>
                      </w:r>
                    </w:p>
                    <w:p>
                      <w:pPr>
                        <w:spacing w:line="400" w:lineRule="exact"/>
                        <w:jc w:val="center"/>
                        <w:rPr>
                          <w:rFonts w:ascii="华文仿宋" w:hAnsi="华文仿宋" w:eastAsia="华文仿宋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30"/>
                          <w:szCs w:val="30"/>
                        </w:rPr>
                        <w:t>上报县政府</w:t>
                      </w: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74295</wp:posOffset>
                </wp:positionV>
                <wp:extent cx="635" cy="689610"/>
                <wp:effectExtent l="4445" t="0" r="13970" b="15240"/>
                <wp:wrapNone/>
                <wp:docPr id="19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896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Connector 23" o:spid="_x0000_s1026" o:spt="32" type="#_x0000_t32" style="position:absolute;left:0pt;margin-left:113.25pt;margin-top:5.85pt;height:54.3pt;width:0.05pt;z-index:251663360;mso-width-relative:page;mso-height-relative:page;" filled="f" stroked="t" coordsize="21600,21600" o:gfxdata="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wZwl4NcAAAAKAQAADwAAAAAAAAABACAAAAAiAAAAZHJzL2Rv&#10;d25yZXYueG1sUEsBAhQAFAAAAAgAh07iQGQiCFDJAQAAngMAAA4AAAAAAAAAAQAgAAAAJgEAAGRy&#10;cy9lMm9Eb2MueG1sUEsFBgAAAAAGAAYAWQEAAGE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3634740</wp:posOffset>
                </wp:positionH>
                <wp:positionV relativeFrom="paragraph">
                  <wp:posOffset>367665</wp:posOffset>
                </wp:positionV>
                <wp:extent cx="384810" cy="635"/>
                <wp:effectExtent l="0" t="37465" r="15240" b="38100"/>
                <wp:wrapNone/>
                <wp:docPr id="22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481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Connector 24" o:spid="_x0000_s1026" o:spt="32" type="#_x0000_t32" style="position:absolute;left:0pt;flip:x;margin-left:286.2pt;margin-top:28.95pt;height:0.05pt;width:30.3pt;z-index:251666432;mso-width-relative:page;mso-height-relative:page;" filled="f" stroked="t" coordsize="21600,21600" o:gfxdata="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HIa+u2QAAAAkBAAAPAAAAAAAAAAEA&#10;IAAAACIAAABkcnMvZG93bnJldi54bWxQSwECFAAUAAAACACHTuJAYYN53NUBAACsAwAADgAAAAAA&#10;AAABACAAAAAoAQAAZHJzL2Uyb0RvYy54bWxQSwUGAAAAAAYABgBZAQAAb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367665</wp:posOffset>
                </wp:positionV>
                <wp:extent cx="428625" cy="635"/>
                <wp:effectExtent l="0" t="37465" r="9525" b="38100"/>
                <wp:wrapNone/>
                <wp:docPr id="21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Connector 25" o:spid="_x0000_s1026" o:spt="32" type="#_x0000_t32" style="position:absolute;left:0pt;margin-left:113.25pt;margin-top:28.95pt;height:0.05pt;width:33.75pt;z-index:251665408;mso-width-relative:page;mso-height-relative:page;" filled="f" stroked="t" coordsize="21600,21600" o:gfxdata="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I80V4raAAAACQEAAA8AAAAAAAAAAQAgAAAAIgAA&#10;AGRycy9kb3ducmV2LnhtbFBLAQIUABQAAAAIAIdO4kCcLkLOzQEAAKIDAAAOAAAAAAAAAAEAIAAA&#10;ACkBAABkcnMvZTJvRG9jLnhtbFBLBQYAAAAABgAGAFkBAABo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78105</wp:posOffset>
                </wp:positionV>
                <wp:extent cx="1767840" cy="641985"/>
                <wp:effectExtent l="4445" t="5080" r="18415" b="19685"/>
                <wp:wrapNone/>
                <wp:docPr id="9" name="Quad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7840" cy="64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华文仿宋" w:hAnsi="华文仿宋" w:eastAsia="华文仿宋"/>
                                <w:sz w:val="30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30"/>
                              </w:rPr>
                              <w:t>政府审核签批后核发土地确权批复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6" o:spid="_x0000_s1026" o:spt="202" type="#_x0000_t202" style="position:absolute;left:0pt;margin-left:147pt;margin-top:6.15pt;height:50.55pt;width:139.2pt;z-index:251654144;mso-width-relative:page;mso-height-relative:page;" fillcolor="#FFFFFF" filled="t" stroked="t" coordsize="21600,21600" o:gfxdata="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ahFLVtkA&#10;AAAKAQAADwAAAAAAAAABACAAAAAiAAAAZHJzL2Rvd25yZXYueG1sUEsBAhQAFAAAAAgAh07iQHzJ&#10;tiflAQAA6gMAAA4AAAAAAAAAAQAgAAAAKA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ascii="华文仿宋" w:hAnsi="华文仿宋" w:eastAsia="华文仿宋"/>
                          <w:sz w:val="30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30"/>
                        </w:rPr>
                        <w:t>政府审核签批后核发土地确权批复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moder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@方正黑体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@方正大标宋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方正大标宋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Lucida Sans">
    <w:panose1 w:val="020B0602030504020204"/>
    <w:charset w:val="00"/>
    <w:family w:val="swiss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5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151"/>
    <w:rsid w:val="000573CA"/>
    <w:rsid w:val="000A1432"/>
    <w:rsid w:val="000D3B98"/>
    <w:rsid w:val="0012424A"/>
    <w:rsid w:val="001B76C9"/>
    <w:rsid w:val="0028666A"/>
    <w:rsid w:val="0029602F"/>
    <w:rsid w:val="0032747B"/>
    <w:rsid w:val="00355B8F"/>
    <w:rsid w:val="003A6A75"/>
    <w:rsid w:val="003B7F96"/>
    <w:rsid w:val="0042133D"/>
    <w:rsid w:val="00596EEC"/>
    <w:rsid w:val="006759C5"/>
    <w:rsid w:val="00750C30"/>
    <w:rsid w:val="00854BD1"/>
    <w:rsid w:val="008C303C"/>
    <w:rsid w:val="00980AE7"/>
    <w:rsid w:val="009A1E3B"/>
    <w:rsid w:val="009E6F22"/>
    <w:rsid w:val="009F52B9"/>
    <w:rsid w:val="00A84536"/>
    <w:rsid w:val="00B3011E"/>
    <w:rsid w:val="00B54F1C"/>
    <w:rsid w:val="00BC4151"/>
    <w:rsid w:val="00BC7CF6"/>
    <w:rsid w:val="00BE7FA2"/>
    <w:rsid w:val="00DD2F33"/>
    <w:rsid w:val="00E65684"/>
    <w:rsid w:val="00F1022B"/>
    <w:rsid w:val="00F40E32"/>
    <w:rsid w:val="00FA115D"/>
    <w:rsid w:val="134E2AD4"/>
    <w:rsid w:val="34086D51"/>
    <w:rsid w:val="57D734BF"/>
    <w:rsid w:val="5F33290D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7">
    <w:name w:val="Balloon Text Char"/>
    <w:basedOn w:val="5"/>
    <w:link w:val="2"/>
    <w:semiHidden/>
    <w:locked/>
    <w:uiPriority w:val="99"/>
    <w:rPr>
      <w:sz w:val="18"/>
    </w:rPr>
  </w:style>
  <w:style w:type="character" w:customStyle="1" w:styleId="8">
    <w:name w:val="Footer Char"/>
    <w:basedOn w:val="5"/>
    <w:link w:val="3"/>
    <w:semiHidden/>
    <w:qFormat/>
    <w:locked/>
    <w:uiPriority w:val="99"/>
    <w:rPr>
      <w:sz w:val="18"/>
    </w:rPr>
  </w:style>
  <w:style w:type="character" w:customStyle="1" w:styleId="9">
    <w:name w:val="Header Char"/>
    <w:basedOn w:val="5"/>
    <w:link w:val="4"/>
    <w:semiHidden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9</Words>
  <Characters>52</Characters>
  <Lines>0</Lines>
  <Paragraphs>0</Paragraphs>
  <ScaleCrop>false</ScaleCrop>
  <LinksUpToDate>false</LinksUpToDate>
  <CharactersWithSpaces>0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2014-12-23T04:16:00Z</dcterms:created>
  <dc:creator>admin</dc:creator>
  <cp:lastModifiedBy>Administrator</cp:lastModifiedBy>
  <cp:lastPrinted>2015-08-05T09:04:00Z</cp:lastPrinted>
  <dcterms:modified xsi:type="dcterms:W3CDTF">2015-12-25T02:57:54Z</dcterms:modified>
  <dc:title>平顶山市国土资源局土地确权流程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